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4F307" w14:textId="1470FB44" w:rsidR="009F7159" w:rsidRDefault="009F7159" w:rsidP="009F7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903569"/>
      <w:bookmarkStart w:id="1" w:name="_Toc510696653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2E0CA8">
        <w:rPr>
          <w:b/>
          <w:noProof/>
          <w:sz w:val="24"/>
        </w:rPr>
        <w:t>243</w:t>
      </w:r>
    </w:p>
    <w:p w14:paraId="395140C3" w14:textId="615AF12D" w:rsidR="009F7159" w:rsidRDefault="009F7159" w:rsidP="009F71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2E0CA8">
        <w:rPr>
          <w:b/>
          <w:noProof/>
          <w:sz w:val="24"/>
        </w:rPr>
        <w:tab/>
        <w:t>revision of C4-254022</w:t>
      </w:r>
    </w:p>
    <w:p w14:paraId="7F5A1012" w14:textId="77777777" w:rsidR="009F7159" w:rsidRPr="000F4E43" w:rsidRDefault="009F7159" w:rsidP="009F71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159" w14:paraId="2DF819FB" w14:textId="77777777" w:rsidTr="00C2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77674" w14:textId="77777777" w:rsidR="009F7159" w:rsidRDefault="009F7159" w:rsidP="00C2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7159" w14:paraId="621441F2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983DC" w14:textId="77777777" w:rsidR="009F7159" w:rsidRDefault="009F7159" w:rsidP="00C2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7159" w14:paraId="3F35819E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2D58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701029ED" w14:textId="77777777" w:rsidTr="00C21D8F">
        <w:tc>
          <w:tcPr>
            <w:tcW w:w="142" w:type="dxa"/>
            <w:tcBorders>
              <w:left w:val="single" w:sz="4" w:space="0" w:color="auto"/>
            </w:tcBorders>
          </w:tcPr>
          <w:p w14:paraId="02BA5661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081C2" w14:textId="125E1E02" w:rsidR="009F7159" w:rsidRPr="00410371" w:rsidRDefault="009F7159" w:rsidP="00C2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5FCEC3FF" w14:textId="77777777" w:rsidR="009F7159" w:rsidRDefault="009F7159" w:rsidP="00C2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1FA49" w14:textId="23BCE778" w:rsidR="009F7159" w:rsidRPr="00410371" w:rsidRDefault="00F94F61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702B8487" w14:textId="77777777" w:rsidR="009F7159" w:rsidRDefault="009F7159" w:rsidP="00C2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883038" w14:textId="16F252D6" w:rsidR="009F7159" w:rsidRPr="00410371" w:rsidRDefault="002E0CA8" w:rsidP="00C2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AEB3E1" w14:textId="77777777" w:rsidR="009F7159" w:rsidRDefault="009F7159" w:rsidP="00C2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788EB" w14:textId="49BC542A" w:rsidR="009F7159" w:rsidRPr="00410371" w:rsidRDefault="009F7159" w:rsidP="00C2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5453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C7277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2F4B977B" w14:textId="77777777" w:rsidTr="00C2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55C1D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3472B84F" w14:textId="77777777" w:rsidTr="00C2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F2673" w14:textId="77777777" w:rsidR="009F7159" w:rsidRPr="00F25D98" w:rsidRDefault="009F7159" w:rsidP="00C2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7159" w14:paraId="43FBEC21" w14:textId="77777777" w:rsidTr="00C21D8F">
        <w:tc>
          <w:tcPr>
            <w:tcW w:w="9641" w:type="dxa"/>
            <w:gridSpan w:val="9"/>
          </w:tcPr>
          <w:p w14:paraId="301580D3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E80C9" w14:textId="77777777" w:rsidR="009F7159" w:rsidRDefault="009F7159" w:rsidP="009F71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159" w14:paraId="679C8E36" w14:textId="77777777" w:rsidTr="00C21D8F">
        <w:tc>
          <w:tcPr>
            <w:tcW w:w="2835" w:type="dxa"/>
          </w:tcPr>
          <w:p w14:paraId="05BF6DD9" w14:textId="77777777" w:rsidR="009F7159" w:rsidRDefault="009F7159" w:rsidP="00C2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E5D49B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A0FAE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D86A18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311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2FFD6E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A3F06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F0AFC1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37281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08952A" w14:textId="77777777" w:rsidR="009F7159" w:rsidRDefault="009F7159" w:rsidP="009F71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159" w14:paraId="3228FACE" w14:textId="77777777" w:rsidTr="00C21D8F">
        <w:tc>
          <w:tcPr>
            <w:tcW w:w="9640" w:type="dxa"/>
            <w:gridSpan w:val="11"/>
          </w:tcPr>
          <w:p w14:paraId="704F6D82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6DEDD64A" w14:textId="77777777" w:rsidTr="00C2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A7DEF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E3682" w14:textId="52A6B204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Use of Relative URI in Location Header</w:t>
            </w:r>
          </w:p>
        </w:tc>
      </w:tr>
      <w:tr w:rsidR="009F7159" w14:paraId="1248B4D0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5842D682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C1C5C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7F840854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A4D5CAB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8BC13" w14:textId="1319061D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F7159" w14:paraId="778D7F01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7408025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0C835" w14:textId="77777777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F7159" w14:paraId="370BEB2E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0A4E3CD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06768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372173E9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5F4A1ADA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5008D" w14:textId="0A660D74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A22F585" w14:textId="77777777" w:rsidR="009F7159" w:rsidRDefault="009F7159" w:rsidP="00C2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1B00F" w14:textId="77777777" w:rsidR="009F7159" w:rsidRDefault="009F7159" w:rsidP="00C2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3BE086" w14:textId="5FA02091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E0CA8">
              <w:t>10-13</w:t>
            </w:r>
          </w:p>
        </w:tc>
      </w:tr>
      <w:tr w:rsidR="009F7159" w14:paraId="5F37D61F" w14:textId="77777777" w:rsidTr="00C21D8F">
        <w:tc>
          <w:tcPr>
            <w:tcW w:w="1843" w:type="dxa"/>
            <w:tcBorders>
              <w:left w:val="single" w:sz="4" w:space="0" w:color="auto"/>
            </w:tcBorders>
          </w:tcPr>
          <w:p w14:paraId="1968759B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48B7B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17D529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5959D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76B30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5CB7AFB4" w14:textId="77777777" w:rsidTr="00C2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E3A40" w14:textId="77777777" w:rsidR="009F7159" w:rsidRDefault="009F7159" w:rsidP="00C2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DA508" w14:textId="3649DA24" w:rsidR="009F7159" w:rsidRDefault="009F7159" w:rsidP="00C2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A10071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D566" w14:textId="77777777" w:rsidR="009F7159" w:rsidRDefault="009F7159" w:rsidP="00C2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9AEE7" w14:textId="7C25A2EE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9F7159" w14:paraId="4D41152C" w14:textId="77777777" w:rsidTr="00C2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DC79CA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8F55A" w14:textId="77777777" w:rsidR="009F7159" w:rsidRDefault="009F7159" w:rsidP="00C2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2955A9" w14:textId="77777777" w:rsidR="009F7159" w:rsidRDefault="009F7159" w:rsidP="00C2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817AD" w14:textId="77777777" w:rsidR="009F7159" w:rsidRPr="007C2097" w:rsidRDefault="009F7159" w:rsidP="00C2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7159" w14:paraId="180C122E" w14:textId="77777777" w:rsidTr="00C21D8F">
        <w:tc>
          <w:tcPr>
            <w:tcW w:w="1843" w:type="dxa"/>
          </w:tcPr>
          <w:p w14:paraId="54D6243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37DC52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874F8A4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2220C4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BF92" w14:textId="55D0C9D9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4.6.1.</w:t>
            </w:r>
            <w:r w:rsidR="004B3998">
              <w:rPr>
                <w:noProof/>
              </w:rPr>
              <w:t>1.</w:t>
            </w:r>
            <w:r>
              <w:rPr>
                <w:noProof/>
              </w:rPr>
              <w:t>1.2 the URI included in the “Location” header may be an absolute URI or a relative URI. See also C4-190372</w:t>
            </w:r>
          </w:p>
        </w:tc>
      </w:tr>
      <w:tr w:rsidR="009F7159" w14:paraId="1519E439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72AF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38BE1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625B675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51C00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5CD" w14:textId="320F88E2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template linked to 29.501 is updated to align with the text in clause 4.6.1.</w:t>
            </w:r>
            <w:r w:rsidR="004B3998">
              <w:rPr>
                <w:noProof/>
              </w:rPr>
              <w:t>1.</w:t>
            </w:r>
            <w:r>
              <w:rPr>
                <w:noProof/>
              </w:rPr>
              <w:t>1.2</w:t>
            </w:r>
          </w:p>
        </w:tc>
      </w:tr>
      <w:tr w:rsidR="009F7159" w14:paraId="55BE8B42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55915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4568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1109DD64" w14:textId="77777777" w:rsidTr="00C2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15326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F8910" w14:textId="53073128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template and spec.</w:t>
            </w:r>
          </w:p>
        </w:tc>
      </w:tr>
      <w:tr w:rsidR="009F7159" w14:paraId="6872A09C" w14:textId="77777777" w:rsidTr="00C21D8F">
        <w:tc>
          <w:tcPr>
            <w:tcW w:w="2694" w:type="dxa"/>
            <w:gridSpan w:val="2"/>
          </w:tcPr>
          <w:p w14:paraId="427F101B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9C04A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09DEDB9F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8876B0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D8A2E" w14:textId="1D1FF1BF" w:rsidR="008675A3" w:rsidRPr="004D3578" w:rsidRDefault="008675A3" w:rsidP="004B3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 of the template linked to 29.501</w:t>
            </w:r>
          </w:p>
          <w:p w14:paraId="5E3DF4A2" w14:textId="3B2AC829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159" w14:paraId="6C4C391A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C2466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3B64" w14:textId="77777777" w:rsidR="009F7159" w:rsidRDefault="009F7159" w:rsidP="00C2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159" w14:paraId="096697D2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7891D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40250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99CA9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6C0B49" w14:textId="77777777" w:rsidR="009F7159" w:rsidRDefault="009F7159" w:rsidP="00C2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F9CE28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159" w14:paraId="187C5109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B0B1C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1760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B8E6D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3A931" w14:textId="77777777" w:rsidR="009F7159" w:rsidRDefault="009F7159" w:rsidP="00C2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E7C1D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1693F040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D7A58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B6505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761C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5315C6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6FB4F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57A95F3D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485F7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42FD8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C4683" w14:textId="77777777" w:rsidR="009F7159" w:rsidRDefault="009F7159" w:rsidP="00C2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9EFA5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B87E6" w14:textId="77777777" w:rsidR="009F7159" w:rsidRDefault="009F7159" w:rsidP="00C2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159" w14:paraId="3D3DD947" w14:textId="77777777" w:rsidTr="00C2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79B74" w14:textId="77777777" w:rsidR="009F7159" w:rsidRDefault="009F7159" w:rsidP="00C2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36104" w14:textId="77777777" w:rsidR="009F7159" w:rsidRDefault="009F7159" w:rsidP="00C21D8F">
            <w:pPr>
              <w:pStyle w:val="CRCoverPage"/>
              <w:spacing w:after="0"/>
              <w:rPr>
                <w:noProof/>
              </w:rPr>
            </w:pPr>
          </w:p>
        </w:tc>
      </w:tr>
      <w:tr w:rsidR="009F7159" w14:paraId="024D0899" w14:textId="77777777" w:rsidTr="00C2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55855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C5F4" w14:textId="19A2CBE9" w:rsidR="009F7159" w:rsidRPr="004B3998" w:rsidRDefault="009F7159" w:rsidP="004B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F7159" w:rsidRPr="008863B9" w14:paraId="51B2277D" w14:textId="77777777" w:rsidTr="00C2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F78B9" w14:textId="77777777" w:rsidR="009F7159" w:rsidRPr="008863B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73251" w14:textId="77777777" w:rsidR="009F7159" w:rsidRPr="008863B9" w:rsidRDefault="009F7159" w:rsidP="00C2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159" w14:paraId="3446108A" w14:textId="77777777" w:rsidTr="00C2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1CCFD" w14:textId="77777777" w:rsidR="009F7159" w:rsidRDefault="009F7159" w:rsidP="00C2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1D2EF" w14:textId="77777777" w:rsidR="009F7159" w:rsidRDefault="009F7159" w:rsidP="00C2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6E2B3" w14:textId="77777777" w:rsidR="008675A3" w:rsidRDefault="008675A3" w:rsidP="00D54DF1">
      <w:pPr>
        <w:pStyle w:val="Heading1"/>
      </w:pPr>
    </w:p>
    <w:p w14:paraId="09694CB8" w14:textId="77777777" w:rsidR="006E4EF1" w:rsidRPr="005B1364" w:rsidRDefault="006E4EF1" w:rsidP="006E4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3" w:name="_Toc19702529"/>
      <w:bookmarkStart w:id="4" w:name="_Toc27751690"/>
      <w:bookmarkStart w:id="5" w:name="_Toc35971776"/>
      <w:bookmarkStart w:id="6" w:name="_Toc35976025"/>
      <w:bookmarkStart w:id="7" w:name="_Toc44849482"/>
      <w:bookmarkStart w:id="8" w:name="_Toc51853124"/>
      <w:bookmarkStart w:id="9" w:name="_Toc51859797"/>
      <w:bookmarkStart w:id="10" w:name="_Toc198994533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or Information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5350DD0F" w14:textId="77777777" w:rsidR="008675A3" w:rsidRDefault="008675A3" w:rsidP="008675A3">
      <w:pPr>
        <w:pStyle w:val="Heading8"/>
      </w:pPr>
      <w:r w:rsidRPr="004D3578">
        <w:lastRenderedPageBreak/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3D7851" w14:textId="77777777" w:rsidR="008675A3" w:rsidRDefault="008675A3" w:rsidP="008675A3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313D9C89" w14:textId="77777777" w:rsidR="008675A3" w:rsidRPr="004D3578" w:rsidRDefault="008675A3" w:rsidP="008675A3">
      <w:pPr>
        <w:pStyle w:val="B1"/>
      </w:pPr>
      <w:r w:rsidRPr="008675A3">
        <w:rPr>
          <w:highlight w:val="yellow"/>
        </w:rPr>
        <w:t>https://www.3gpp.org/ftp/information/All_Templates/29.xxx-SBI-Stage3-Template.zip</w:t>
      </w:r>
    </w:p>
    <w:p w14:paraId="02581173" w14:textId="4C2C4F3F" w:rsidR="008675A3" w:rsidRPr="005B1364" w:rsidRDefault="008675A3" w:rsidP="00867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 w:rsidR="002E0CA8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End of </w:t>
      </w:r>
      <w:proofErr w:type="gramStart"/>
      <w:r w:rsidR="002E0CA8">
        <w:rPr>
          <w:rFonts w:ascii="Arial" w:hAnsi="Arial" w:cs="Arial"/>
          <w:color w:val="0000FF"/>
          <w:sz w:val="28"/>
          <w:szCs w:val="28"/>
          <w:lang w:val="en-US" w:eastAsia="en-US"/>
        </w:rPr>
        <w:t>information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</w:t>
      </w:r>
      <w:proofErr w:type="gramEnd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</w:t>
      </w:r>
    </w:p>
    <w:bookmarkEnd w:id="0"/>
    <w:p w14:paraId="2AADFE23" w14:textId="77777777" w:rsidR="00641074" w:rsidRDefault="00641074" w:rsidP="008A6D4A">
      <w:pPr>
        <w:pStyle w:val="PL"/>
      </w:pPr>
    </w:p>
    <w:bookmarkEnd w:id="1"/>
    <w:sectPr w:rsidR="00641074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9890" w14:textId="77777777" w:rsidR="00192391" w:rsidRDefault="00192391">
      <w:r>
        <w:separator/>
      </w:r>
    </w:p>
  </w:endnote>
  <w:endnote w:type="continuationSeparator" w:id="0">
    <w:p w14:paraId="5A34BAAF" w14:textId="77777777" w:rsidR="00192391" w:rsidRDefault="0019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E9EA6" w14:textId="77777777" w:rsidR="00192391" w:rsidRDefault="00192391">
      <w:r>
        <w:separator/>
      </w:r>
    </w:p>
  </w:footnote>
  <w:footnote w:type="continuationSeparator" w:id="0">
    <w:p w14:paraId="094C449E" w14:textId="77777777" w:rsidR="00192391" w:rsidRDefault="00192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B8C8" w14:textId="01526BEB" w:rsidR="00362435" w:rsidRDefault="003624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0C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67804B01" w:rsidR="00362435" w:rsidRDefault="003624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0C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517057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11"/>
  </w:num>
  <w:num w:numId="4" w16cid:durableId="1247687953">
    <w:abstractNumId w:val="14"/>
  </w:num>
  <w:num w:numId="5" w16cid:durableId="1561937181">
    <w:abstractNumId w:val="13"/>
  </w:num>
  <w:num w:numId="6" w16cid:durableId="1178932012">
    <w:abstractNumId w:val="9"/>
  </w:num>
  <w:num w:numId="7" w16cid:durableId="2130317718">
    <w:abstractNumId w:val="7"/>
  </w:num>
  <w:num w:numId="8" w16cid:durableId="1028143800">
    <w:abstractNumId w:val="6"/>
  </w:num>
  <w:num w:numId="9" w16cid:durableId="1611744867">
    <w:abstractNumId w:val="5"/>
  </w:num>
  <w:num w:numId="10" w16cid:durableId="1826243513">
    <w:abstractNumId w:val="4"/>
  </w:num>
  <w:num w:numId="11" w16cid:durableId="326399797">
    <w:abstractNumId w:val="8"/>
  </w:num>
  <w:num w:numId="12" w16cid:durableId="2135056325">
    <w:abstractNumId w:val="3"/>
  </w:num>
  <w:num w:numId="13" w16cid:durableId="896359204">
    <w:abstractNumId w:val="2"/>
  </w:num>
  <w:num w:numId="14" w16cid:durableId="2013296303">
    <w:abstractNumId w:val="1"/>
  </w:num>
  <w:num w:numId="15" w16cid:durableId="680398276">
    <w:abstractNumId w:val="0"/>
  </w:num>
  <w:num w:numId="16" w16cid:durableId="275792745">
    <w:abstractNumId w:val="15"/>
  </w:num>
  <w:num w:numId="17" w16cid:durableId="8698784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02BD"/>
    <w:rsid w:val="00062023"/>
    <w:rsid w:val="000655A6"/>
    <w:rsid w:val="00072386"/>
    <w:rsid w:val="00080512"/>
    <w:rsid w:val="0008783B"/>
    <w:rsid w:val="00090B5D"/>
    <w:rsid w:val="000C47C3"/>
    <w:rsid w:val="000D508B"/>
    <w:rsid w:val="000D58AB"/>
    <w:rsid w:val="001031C5"/>
    <w:rsid w:val="00133525"/>
    <w:rsid w:val="0016361A"/>
    <w:rsid w:val="00192391"/>
    <w:rsid w:val="001A39A2"/>
    <w:rsid w:val="001A4C42"/>
    <w:rsid w:val="001A7420"/>
    <w:rsid w:val="001B384E"/>
    <w:rsid w:val="001B6637"/>
    <w:rsid w:val="001C21C3"/>
    <w:rsid w:val="001D02C2"/>
    <w:rsid w:val="001E120A"/>
    <w:rsid w:val="001E6A64"/>
    <w:rsid w:val="001F0C1D"/>
    <w:rsid w:val="001F1132"/>
    <w:rsid w:val="001F168B"/>
    <w:rsid w:val="001F2CDD"/>
    <w:rsid w:val="00202500"/>
    <w:rsid w:val="002035C4"/>
    <w:rsid w:val="0021187A"/>
    <w:rsid w:val="0021731E"/>
    <w:rsid w:val="002347A2"/>
    <w:rsid w:val="0023571B"/>
    <w:rsid w:val="00262706"/>
    <w:rsid w:val="002675F0"/>
    <w:rsid w:val="002A3FFE"/>
    <w:rsid w:val="002B6339"/>
    <w:rsid w:val="002D02AF"/>
    <w:rsid w:val="002D345B"/>
    <w:rsid w:val="002E00EE"/>
    <w:rsid w:val="002E0CA8"/>
    <w:rsid w:val="003172DC"/>
    <w:rsid w:val="003446B6"/>
    <w:rsid w:val="003534CC"/>
    <w:rsid w:val="0035462D"/>
    <w:rsid w:val="00355B47"/>
    <w:rsid w:val="00362435"/>
    <w:rsid w:val="003765B8"/>
    <w:rsid w:val="003811E0"/>
    <w:rsid w:val="00382E38"/>
    <w:rsid w:val="0038612E"/>
    <w:rsid w:val="003C3971"/>
    <w:rsid w:val="003D5C49"/>
    <w:rsid w:val="003E58FE"/>
    <w:rsid w:val="00423334"/>
    <w:rsid w:val="004345EC"/>
    <w:rsid w:val="004454EF"/>
    <w:rsid w:val="00465515"/>
    <w:rsid w:val="004B264B"/>
    <w:rsid w:val="004B3998"/>
    <w:rsid w:val="004C35D2"/>
    <w:rsid w:val="004D1407"/>
    <w:rsid w:val="004D3578"/>
    <w:rsid w:val="004E213A"/>
    <w:rsid w:val="004E3DBF"/>
    <w:rsid w:val="004F0988"/>
    <w:rsid w:val="004F3340"/>
    <w:rsid w:val="004F45EE"/>
    <w:rsid w:val="0053388B"/>
    <w:rsid w:val="00535773"/>
    <w:rsid w:val="00543E6C"/>
    <w:rsid w:val="0055443D"/>
    <w:rsid w:val="00565087"/>
    <w:rsid w:val="005812CC"/>
    <w:rsid w:val="00583C98"/>
    <w:rsid w:val="00597B11"/>
    <w:rsid w:val="005A6806"/>
    <w:rsid w:val="005C7AA0"/>
    <w:rsid w:val="005D2E01"/>
    <w:rsid w:val="005D7526"/>
    <w:rsid w:val="005E0997"/>
    <w:rsid w:val="005E4BB2"/>
    <w:rsid w:val="00600A97"/>
    <w:rsid w:val="00602AEA"/>
    <w:rsid w:val="00614FDF"/>
    <w:rsid w:val="00631990"/>
    <w:rsid w:val="0063543D"/>
    <w:rsid w:val="00641074"/>
    <w:rsid w:val="00647114"/>
    <w:rsid w:val="00662390"/>
    <w:rsid w:val="006761C9"/>
    <w:rsid w:val="00683E31"/>
    <w:rsid w:val="006856A1"/>
    <w:rsid w:val="006857B7"/>
    <w:rsid w:val="006A323F"/>
    <w:rsid w:val="006B30D0"/>
    <w:rsid w:val="006C3D95"/>
    <w:rsid w:val="006E186B"/>
    <w:rsid w:val="006E4EF1"/>
    <w:rsid w:val="006E5C86"/>
    <w:rsid w:val="00701116"/>
    <w:rsid w:val="00713C44"/>
    <w:rsid w:val="007169BB"/>
    <w:rsid w:val="00734A5B"/>
    <w:rsid w:val="00736187"/>
    <w:rsid w:val="007400BC"/>
    <w:rsid w:val="0074026F"/>
    <w:rsid w:val="007429F6"/>
    <w:rsid w:val="00744E76"/>
    <w:rsid w:val="00745A52"/>
    <w:rsid w:val="00774DA4"/>
    <w:rsid w:val="00781F0F"/>
    <w:rsid w:val="00790F28"/>
    <w:rsid w:val="007A4424"/>
    <w:rsid w:val="007B600E"/>
    <w:rsid w:val="007C377A"/>
    <w:rsid w:val="007C3882"/>
    <w:rsid w:val="007C67DC"/>
    <w:rsid w:val="007F0F4A"/>
    <w:rsid w:val="008028A4"/>
    <w:rsid w:val="00824E16"/>
    <w:rsid w:val="00830747"/>
    <w:rsid w:val="008524D2"/>
    <w:rsid w:val="00855FDA"/>
    <w:rsid w:val="008675A3"/>
    <w:rsid w:val="008768CA"/>
    <w:rsid w:val="00886A82"/>
    <w:rsid w:val="008A6D4A"/>
    <w:rsid w:val="008C384C"/>
    <w:rsid w:val="008D7048"/>
    <w:rsid w:val="00901C45"/>
    <w:rsid w:val="0090271F"/>
    <w:rsid w:val="00902E23"/>
    <w:rsid w:val="009114D7"/>
    <w:rsid w:val="0091348E"/>
    <w:rsid w:val="0091477C"/>
    <w:rsid w:val="00917CCB"/>
    <w:rsid w:val="00922389"/>
    <w:rsid w:val="00942B44"/>
    <w:rsid w:val="00942EC2"/>
    <w:rsid w:val="009A248E"/>
    <w:rsid w:val="009D7B42"/>
    <w:rsid w:val="009F37B7"/>
    <w:rsid w:val="009F7159"/>
    <w:rsid w:val="00A10D80"/>
    <w:rsid w:val="00A10F02"/>
    <w:rsid w:val="00A10F26"/>
    <w:rsid w:val="00A164B4"/>
    <w:rsid w:val="00A26956"/>
    <w:rsid w:val="00A27486"/>
    <w:rsid w:val="00A41EF8"/>
    <w:rsid w:val="00A53724"/>
    <w:rsid w:val="00A56066"/>
    <w:rsid w:val="00A56958"/>
    <w:rsid w:val="00A73129"/>
    <w:rsid w:val="00A7682A"/>
    <w:rsid w:val="00A82346"/>
    <w:rsid w:val="00A87885"/>
    <w:rsid w:val="00A92BA1"/>
    <w:rsid w:val="00AC2304"/>
    <w:rsid w:val="00AC6BC6"/>
    <w:rsid w:val="00AD789F"/>
    <w:rsid w:val="00AD7D8D"/>
    <w:rsid w:val="00AE65E2"/>
    <w:rsid w:val="00B06319"/>
    <w:rsid w:val="00B15449"/>
    <w:rsid w:val="00B54FF5"/>
    <w:rsid w:val="00B62FF6"/>
    <w:rsid w:val="00B770CB"/>
    <w:rsid w:val="00B93086"/>
    <w:rsid w:val="00BA19ED"/>
    <w:rsid w:val="00BA4B8D"/>
    <w:rsid w:val="00BC0F7D"/>
    <w:rsid w:val="00BD7D31"/>
    <w:rsid w:val="00BE30D3"/>
    <w:rsid w:val="00BE3255"/>
    <w:rsid w:val="00BF0505"/>
    <w:rsid w:val="00BF128E"/>
    <w:rsid w:val="00BF523A"/>
    <w:rsid w:val="00C074DD"/>
    <w:rsid w:val="00C1496A"/>
    <w:rsid w:val="00C33079"/>
    <w:rsid w:val="00C45231"/>
    <w:rsid w:val="00C539FB"/>
    <w:rsid w:val="00C54531"/>
    <w:rsid w:val="00C72833"/>
    <w:rsid w:val="00C80F1D"/>
    <w:rsid w:val="00C93F40"/>
    <w:rsid w:val="00CA3D0C"/>
    <w:rsid w:val="00CF6ED5"/>
    <w:rsid w:val="00D3634B"/>
    <w:rsid w:val="00D54DF1"/>
    <w:rsid w:val="00D569BD"/>
    <w:rsid w:val="00D57972"/>
    <w:rsid w:val="00D636AC"/>
    <w:rsid w:val="00D66618"/>
    <w:rsid w:val="00D675A9"/>
    <w:rsid w:val="00D738D6"/>
    <w:rsid w:val="00D755EB"/>
    <w:rsid w:val="00D76048"/>
    <w:rsid w:val="00D81A09"/>
    <w:rsid w:val="00D85BBB"/>
    <w:rsid w:val="00D87E00"/>
    <w:rsid w:val="00D9134D"/>
    <w:rsid w:val="00D94B99"/>
    <w:rsid w:val="00DA7A03"/>
    <w:rsid w:val="00DB1818"/>
    <w:rsid w:val="00DC309B"/>
    <w:rsid w:val="00DC4DA2"/>
    <w:rsid w:val="00DD0EAE"/>
    <w:rsid w:val="00DD4C17"/>
    <w:rsid w:val="00DD74A5"/>
    <w:rsid w:val="00DF2B1F"/>
    <w:rsid w:val="00DF62CD"/>
    <w:rsid w:val="00E0356A"/>
    <w:rsid w:val="00E105F0"/>
    <w:rsid w:val="00E16509"/>
    <w:rsid w:val="00E27121"/>
    <w:rsid w:val="00E44582"/>
    <w:rsid w:val="00E77645"/>
    <w:rsid w:val="00EA15B0"/>
    <w:rsid w:val="00EA5EA7"/>
    <w:rsid w:val="00EB5DC4"/>
    <w:rsid w:val="00EC4A25"/>
    <w:rsid w:val="00EF485E"/>
    <w:rsid w:val="00F025A2"/>
    <w:rsid w:val="00F04712"/>
    <w:rsid w:val="00F05BE1"/>
    <w:rsid w:val="00F07E0C"/>
    <w:rsid w:val="00F112E4"/>
    <w:rsid w:val="00F13360"/>
    <w:rsid w:val="00F22EC7"/>
    <w:rsid w:val="00F25303"/>
    <w:rsid w:val="00F325C8"/>
    <w:rsid w:val="00F33894"/>
    <w:rsid w:val="00F463F6"/>
    <w:rsid w:val="00F52E3C"/>
    <w:rsid w:val="00F653B8"/>
    <w:rsid w:val="00F70868"/>
    <w:rsid w:val="00F9008D"/>
    <w:rsid w:val="00F94F61"/>
    <w:rsid w:val="00FA1266"/>
    <w:rsid w:val="00FB4846"/>
    <w:rsid w:val="00FC1192"/>
    <w:rsid w:val="00FD0318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qFormat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rsid w:val="009F7159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9F7159"/>
    <w:rPr>
      <w:color w:val="0000FF"/>
      <w:u w:val="single"/>
    </w:rPr>
  </w:style>
  <w:style w:type="character" w:customStyle="1" w:styleId="TFChar">
    <w:name w:val="TF Char"/>
    <w:link w:val="TF"/>
    <w:qFormat/>
    <w:rsid w:val="006E4EF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302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2025-10-13T09:02:00Z</dcterms:created>
  <dcterms:modified xsi:type="dcterms:W3CDTF">2025-10-13T11:07:00Z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</Properties>
</file>